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D67" w:rsidRPr="00436D28" w:rsidRDefault="00E53D67" w:rsidP="00436D28">
      <w:pPr>
        <w:pStyle w:val="Con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36D28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53D67" w:rsidRDefault="00E53D67" w:rsidP="00E664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6D28">
        <w:rPr>
          <w:rFonts w:ascii="Times New Roman" w:hAnsi="Times New Roman" w:cs="Times New Roman"/>
          <w:b/>
          <w:bCs/>
          <w:sz w:val="28"/>
          <w:szCs w:val="28"/>
        </w:rPr>
        <w:t>АРЯШ</w:t>
      </w:r>
      <w:r>
        <w:rPr>
          <w:rFonts w:ascii="Times New Roman" w:hAnsi="Times New Roman" w:cs="Times New Roman"/>
          <w:b/>
          <w:bCs/>
          <w:sz w:val="28"/>
          <w:szCs w:val="28"/>
        </w:rPr>
        <w:t>СКОГО МУНИЦИПАЛЬНОГО ОБРАЗОВАНИЯ</w:t>
      </w:r>
    </w:p>
    <w:p w:rsidR="00E53D67" w:rsidRPr="00436D28" w:rsidRDefault="00E53D67" w:rsidP="00E664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6D28">
        <w:rPr>
          <w:rFonts w:ascii="Times New Roman" w:hAnsi="Times New Roman" w:cs="Times New Roman"/>
          <w:b/>
          <w:bCs/>
          <w:sz w:val="28"/>
          <w:szCs w:val="28"/>
        </w:rPr>
        <w:t>НОВОБУРАССКОГО МУНИЦИПАЛЬНОГО РАЙОНА</w:t>
      </w:r>
    </w:p>
    <w:p w:rsidR="00E53D67" w:rsidRPr="00436D28" w:rsidRDefault="00E53D67" w:rsidP="00436D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6D28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E53D67" w:rsidRPr="00436D28" w:rsidRDefault="00E53D67" w:rsidP="00E664A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Pr="00436D28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53D67" w:rsidRPr="00436D28" w:rsidRDefault="00E53D67" w:rsidP="00E664A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436D28">
        <w:rPr>
          <w:rFonts w:ascii="Times New Roman" w:hAnsi="Times New Roman" w:cs="Times New Roman"/>
          <w:b/>
          <w:bCs/>
          <w:sz w:val="28"/>
          <w:szCs w:val="28"/>
        </w:rPr>
        <w:t>от 15 апреля 2013 г. № 14</w:t>
      </w:r>
    </w:p>
    <w:p w:rsidR="00E53D67" w:rsidRPr="00436D28" w:rsidRDefault="00E53D67" w:rsidP="00E664A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36D28">
        <w:rPr>
          <w:rFonts w:ascii="Times New Roman" w:hAnsi="Times New Roman" w:cs="Times New Roman"/>
          <w:b/>
          <w:bCs/>
          <w:sz w:val="28"/>
          <w:szCs w:val="28"/>
        </w:rPr>
        <w:t>О  муниципальной целевой программе « Развитие малого и среднего предпринимательства Аряшского муниципального образования»</w:t>
      </w:r>
    </w:p>
    <w:p w:rsidR="00E53D67" w:rsidRPr="00436D28" w:rsidRDefault="00E53D67" w:rsidP="00436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436D28">
        <w:rPr>
          <w:rFonts w:ascii="Times New Roman" w:hAnsi="Times New Roman" w:cs="Times New Roman"/>
          <w:b/>
          <w:bCs/>
          <w:sz w:val="28"/>
          <w:szCs w:val="28"/>
        </w:rPr>
        <w:t>на 2013 год</w:t>
      </w:r>
    </w:p>
    <w:p w:rsidR="00E53D67" w:rsidRPr="00436D28" w:rsidRDefault="00E53D67" w:rsidP="007821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6D28">
        <w:rPr>
          <w:rFonts w:ascii="Times New Roman" w:hAnsi="Times New Roman" w:cs="Times New Roman"/>
          <w:sz w:val="28"/>
          <w:szCs w:val="28"/>
        </w:rPr>
        <w:t>В соответствии с Федеральным Законом « О развитии малого и среднего предпринимательства в Российской Фед</w:t>
      </w:r>
      <w:r>
        <w:rPr>
          <w:rFonts w:ascii="Times New Roman" w:hAnsi="Times New Roman" w:cs="Times New Roman"/>
          <w:sz w:val="28"/>
          <w:szCs w:val="28"/>
        </w:rPr>
        <w:t>ерации» от 24.07.2007 № 209-ФЗ</w:t>
      </w:r>
      <w:r w:rsidRPr="00436D28">
        <w:rPr>
          <w:rFonts w:ascii="Times New Roman" w:hAnsi="Times New Roman" w:cs="Times New Roman"/>
          <w:sz w:val="28"/>
          <w:szCs w:val="28"/>
        </w:rPr>
        <w:t>, руководствуясь Уставом Аряшского муниципального образования, ПОСТАНОВЛЯЮ:</w:t>
      </w:r>
    </w:p>
    <w:p w:rsidR="00E53D67" w:rsidRPr="00436D28" w:rsidRDefault="00E53D67" w:rsidP="00436D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6D28">
        <w:rPr>
          <w:rFonts w:ascii="Times New Roman" w:hAnsi="Times New Roman" w:cs="Times New Roman"/>
          <w:sz w:val="28"/>
          <w:szCs w:val="28"/>
        </w:rPr>
        <w:t>1.</w:t>
      </w:r>
      <w:r w:rsidRPr="00436D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36D28">
        <w:rPr>
          <w:rFonts w:ascii="Times New Roman" w:hAnsi="Times New Roman" w:cs="Times New Roman"/>
          <w:sz w:val="28"/>
          <w:szCs w:val="28"/>
        </w:rPr>
        <w:t>Утвердить муниципальную целевую программу «Развитие малого и среднего предпринимательства Аряшского муниципального образования» на 2013 год, согласно приложения.</w:t>
      </w:r>
    </w:p>
    <w:p w:rsidR="00E53D67" w:rsidRPr="00436D28" w:rsidRDefault="00E53D67" w:rsidP="00436D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6D28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момента его подписания.</w:t>
      </w:r>
    </w:p>
    <w:p w:rsidR="00E53D67" w:rsidRPr="00436D28" w:rsidRDefault="00E53D67" w:rsidP="00436D28">
      <w:pPr>
        <w:jc w:val="both"/>
        <w:rPr>
          <w:rFonts w:ascii="Times New Roman" w:hAnsi="Times New Roman" w:cs="Times New Roman"/>
          <w:sz w:val="28"/>
          <w:szCs w:val="28"/>
        </w:rPr>
      </w:pPr>
      <w:r w:rsidRPr="00436D28">
        <w:rPr>
          <w:rFonts w:ascii="Times New Roman" w:hAnsi="Times New Roman" w:cs="Times New Roman"/>
          <w:sz w:val="28"/>
          <w:szCs w:val="28"/>
        </w:rPr>
        <w:tab/>
        <w:t>3. Контроль за выполнением настоящего постановления оставляю за собой.</w:t>
      </w:r>
    </w:p>
    <w:p w:rsidR="00E53D67" w:rsidRDefault="00E53D67" w:rsidP="00436D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3D67" w:rsidRPr="00436D28" w:rsidRDefault="00E53D67" w:rsidP="00436D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3D67" w:rsidRPr="00436D28" w:rsidRDefault="00E53D67" w:rsidP="00436D28">
      <w:pPr>
        <w:jc w:val="both"/>
        <w:rPr>
          <w:rFonts w:ascii="Times New Roman" w:hAnsi="Times New Roman" w:cs="Times New Roman"/>
          <w:sz w:val="28"/>
          <w:szCs w:val="28"/>
        </w:rPr>
      </w:pPr>
      <w:r w:rsidRPr="00436D28">
        <w:rPr>
          <w:rFonts w:ascii="Times New Roman" w:hAnsi="Times New Roman" w:cs="Times New Roman"/>
          <w:sz w:val="28"/>
          <w:szCs w:val="28"/>
        </w:rPr>
        <w:t>Глава Аряшского</w:t>
      </w:r>
    </w:p>
    <w:p w:rsidR="00E53D67" w:rsidRPr="00436D28" w:rsidRDefault="00E53D67" w:rsidP="00436D28">
      <w:pPr>
        <w:jc w:val="both"/>
        <w:rPr>
          <w:rFonts w:ascii="Times New Roman" w:hAnsi="Times New Roman" w:cs="Times New Roman"/>
          <w:sz w:val="28"/>
          <w:szCs w:val="28"/>
        </w:rPr>
      </w:pPr>
      <w:r w:rsidRPr="00436D2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36D28">
        <w:rPr>
          <w:rFonts w:ascii="Times New Roman" w:hAnsi="Times New Roman" w:cs="Times New Roman"/>
          <w:sz w:val="28"/>
          <w:szCs w:val="28"/>
        </w:rPr>
        <w:tab/>
      </w:r>
      <w:r w:rsidRPr="00436D28">
        <w:rPr>
          <w:rFonts w:ascii="Times New Roman" w:hAnsi="Times New Roman" w:cs="Times New Roman"/>
          <w:sz w:val="28"/>
          <w:szCs w:val="28"/>
        </w:rPr>
        <w:tab/>
      </w:r>
      <w:r w:rsidRPr="00436D28">
        <w:rPr>
          <w:rFonts w:ascii="Times New Roman" w:hAnsi="Times New Roman" w:cs="Times New Roman"/>
          <w:sz w:val="28"/>
          <w:szCs w:val="28"/>
        </w:rPr>
        <w:tab/>
      </w:r>
      <w:r w:rsidRPr="00436D28">
        <w:rPr>
          <w:rFonts w:ascii="Times New Roman" w:hAnsi="Times New Roman" w:cs="Times New Roman"/>
          <w:sz w:val="28"/>
          <w:szCs w:val="28"/>
        </w:rPr>
        <w:tab/>
        <w:t>Альменов Н.М.</w:t>
      </w:r>
    </w:p>
    <w:p w:rsidR="00E53D67" w:rsidRDefault="00E53D67" w:rsidP="00436D28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3D67" w:rsidRDefault="00E53D67" w:rsidP="00436D28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3D67" w:rsidRDefault="00E53D67" w:rsidP="00436D28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3D67" w:rsidRDefault="00E53D67" w:rsidP="00436D28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3D67" w:rsidRDefault="00E53D67" w:rsidP="00436D28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3D67" w:rsidRDefault="00E53D67" w:rsidP="00436D28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3D67" w:rsidRDefault="00E53D67" w:rsidP="00436D28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3D67" w:rsidRDefault="00E53D67" w:rsidP="00436D28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3D67" w:rsidRDefault="00E53D67" w:rsidP="00436D28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3D67" w:rsidRDefault="00E53D67" w:rsidP="00436D28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3D67" w:rsidRPr="00436D28" w:rsidRDefault="00E53D67" w:rsidP="00436D28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3D67" w:rsidRPr="00436D28" w:rsidRDefault="00E53D67" w:rsidP="00436D28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3D67" w:rsidRPr="00436D28" w:rsidRDefault="00E53D67" w:rsidP="00436D28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3D67" w:rsidRPr="00436D28" w:rsidRDefault="00E53D67" w:rsidP="00436D28">
      <w:pPr>
        <w:pStyle w:val="Con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 w:rsidRPr="00436D28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МУНИЦИПАЛЬНАЯ ЦЕЛЕВАЯ ПРОГРАММА</w:t>
      </w:r>
    </w:p>
    <w:p w:rsidR="00E53D67" w:rsidRPr="00436D28" w:rsidRDefault="00E53D67" w:rsidP="00436D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6D28">
        <w:rPr>
          <w:rFonts w:ascii="Times New Roman" w:hAnsi="Times New Roman" w:cs="Times New Roman"/>
          <w:b/>
          <w:bCs/>
          <w:sz w:val="24"/>
          <w:szCs w:val="24"/>
        </w:rPr>
        <w:t xml:space="preserve"> “РАЗВИТИЕ МАЛОГО И СРЕДНЕГО ПРЕДПРИНИМАТЕЛЬСТВА АРЯШСКОГО МУНИЦИПАЛЬНОГО ОБРАЗОВАНИЯ”</w:t>
      </w:r>
    </w:p>
    <w:p w:rsidR="00E53D67" w:rsidRPr="00436D28" w:rsidRDefault="00E53D67" w:rsidP="00436D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6D28">
        <w:rPr>
          <w:rFonts w:ascii="Times New Roman" w:hAnsi="Times New Roman" w:cs="Times New Roman"/>
          <w:b/>
          <w:bCs/>
          <w:sz w:val="24"/>
          <w:szCs w:val="24"/>
        </w:rPr>
        <w:t>на 2013 год</w:t>
      </w:r>
    </w:p>
    <w:p w:rsidR="00E53D67" w:rsidRPr="00436D28" w:rsidRDefault="00E53D67" w:rsidP="00436D28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53D67" w:rsidRPr="00436D28" w:rsidRDefault="00E53D67" w:rsidP="00436D28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53D67" w:rsidRPr="00436D28" w:rsidRDefault="00E53D67" w:rsidP="00436D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6D28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E53D67" w:rsidRPr="00436D28" w:rsidRDefault="00E53D67" w:rsidP="00436D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6D28">
        <w:rPr>
          <w:rFonts w:ascii="Times New Roman" w:hAnsi="Times New Roman" w:cs="Times New Roman"/>
          <w:b/>
          <w:bCs/>
          <w:sz w:val="24"/>
          <w:szCs w:val="24"/>
        </w:rPr>
        <w:t>МУНИЦИПАЛЬНОЙ ЦЕЛЕВОЙ ПРОГРАММЫ “РАЗВИТИЕ МАЛОГО И СРЕДНЕГО ПРЕДПРИНИМАТЕЛЬСТВА АРЯШСКОГО МУНИЦИПАЛЬНОГО ОБРАЗОВАНИЯ”</w:t>
      </w:r>
    </w:p>
    <w:p w:rsidR="00E53D67" w:rsidRPr="00436D28" w:rsidRDefault="00E53D67" w:rsidP="00436D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6D28">
        <w:rPr>
          <w:rFonts w:ascii="Times New Roman" w:hAnsi="Times New Roman" w:cs="Times New Roman"/>
          <w:b/>
          <w:bCs/>
          <w:sz w:val="24"/>
          <w:szCs w:val="24"/>
        </w:rPr>
        <w:t>на 2013 год</w:t>
      </w:r>
    </w:p>
    <w:p w:rsidR="00E53D67" w:rsidRPr="00436D28" w:rsidRDefault="00E53D67" w:rsidP="00436D2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53D67" w:rsidRPr="00436D28" w:rsidRDefault="00E53D67" w:rsidP="00436D2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223"/>
      </w:tblGrid>
      <w:tr w:rsidR="00E53D67" w:rsidRPr="00B95E17">
        <w:tc>
          <w:tcPr>
            <w:tcW w:w="3348" w:type="dxa"/>
          </w:tcPr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6223" w:type="dxa"/>
          </w:tcPr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Муниципальная целевая программа “Развитие малого и среднего предпринимательства Аряшского муниципально</w:t>
            </w:r>
            <w:r>
              <w:rPr>
                <w:rFonts w:ascii="Times New Roman" w:hAnsi="Times New Roman" w:cs="Times New Roman"/>
              </w:rPr>
              <w:t xml:space="preserve">го образования” на 2013 </w:t>
            </w:r>
            <w:r w:rsidRPr="00B95E17">
              <w:rPr>
                <w:rFonts w:ascii="Times New Roman" w:hAnsi="Times New Roman" w:cs="Times New Roman"/>
              </w:rPr>
              <w:t>г. (далее – Программа)</w:t>
            </w:r>
          </w:p>
        </w:tc>
      </w:tr>
      <w:tr w:rsidR="00E53D67" w:rsidRPr="00B95E17">
        <w:tc>
          <w:tcPr>
            <w:tcW w:w="3348" w:type="dxa"/>
          </w:tcPr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Основание для разработки программы</w:t>
            </w:r>
          </w:p>
        </w:tc>
        <w:tc>
          <w:tcPr>
            <w:tcW w:w="6223" w:type="dxa"/>
          </w:tcPr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  <w:color w:val="000000"/>
              </w:rPr>
              <w:t xml:space="preserve">Федеральный закон “О развитии малого и среднего предпринимательства в Российской Федерации” от 24.07.2007 N 209-ФЗ </w:t>
            </w:r>
          </w:p>
        </w:tc>
      </w:tr>
      <w:tr w:rsidR="00E53D67" w:rsidRPr="00B95E17">
        <w:tc>
          <w:tcPr>
            <w:tcW w:w="3348" w:type="dxa"/>
          </w:tcPr>
          <w:p w:rsidR="00E53D67" w:rsidRPr="00436D28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Заказчик программы</w:t>
            </w:r>
          </w:p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Администрация Аряшского муниципального образования</w:t>
            </w:r>
          </w:p>
        </w:tc>
      </w:tr>
      <w:tr w:rsidR="00E53D67" w:rsidRPr="00B95E17">
        <w:tc>
          <w:tcPr>
            <w:tcW w:w="3348" w:type="dxa"/>
          </w:tcPr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Основной разработчик программы</w:t>
            </w:r>
          </w:p>
        </w:tc>
        <w:tc>
          <w:tcPr>
            <w:tcW w:w="6223" w:type="dxa"/>
          </w:tcPr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Управление  по экономике, муниципальным закупкам, инвестиционной политике, реализации федеральных жилищных программ администрации Новобурасского муниципального района</w:t>
            </w:r>
          </w:p>
        </w:tc>
      </w:tr>
      <w:tr w:rsidR="00E53D67" w:rsidRPr="00B95E17">
        <w:tc>
          <w:tcPr>
            <w:tcW w:w="3348" w:type="dxa"/>
          </w:tcPr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Основные исполнители мероприятий программы</w:t>
            </w:r>
          </w:p>
        </w:tc>
        <w:tc>
          <w:tcPr>
            <w:tcW w:w="6223" w:type="dxa"/>
          </w:tcPr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 xml:space="preserve"> Администрация Ар</w:t>
            </w:r>
            <w:r>
              <w:rPr>
                <w:rFonts w:ascii="Times New Roman" w:hAnsi="Times New Roman" w:cs="Times New Roman"/>
              </w:rPr>
              <w:t>яшского муниципального образова</w:t>
            </w:r>
            <w:r w:rsidRPr="00B95E17">
              <w:rPr>
                <w:rFonts w:ascii="Times New Roman" w:hAnsi="Times New Roman" w:cs="Times New Roman"/>
              </w:rPr>
              <w:t>ния</w:t>
            </w:r>
            <w:r>
              <w:rPr>
                <w:rFonts w:ascii="Times New Roman" w:hAnsi="Times New Roman" w:cs="Times New Roman"/>
              </w:rPr>
              <w:t>,</w:t>
            </w:r>
            <w:r w:rsidRPr="00B95E17">
              <w:rPr>
                <w:rFonts w:ascii="Times New Roman" w:hAnsi="Times New Roman" w:cs="Times New Roman"/>
              </w:rPr>
              <w:t xml:space="preserve"> Финансовое управление администрации Новобурасского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5E17">
              <w:rPr>
                <w:rFonts w:ascii="Times New Roman" w:hAnsi="Times New Roman" w:cs="Times New Roman"/>
              </w:rPr>
              <w:t xml:space="preserve">Совет в области развития малого и среднего  предпринимательства при администрации Новобурасского муниципального развития  </w:t>
            </w:r>
          </w:p>
        </w:tc>
      </w:tr>
      <w:tr w:rsidR="00E53D67" w:rsidRPr="00B95E17">
        <w:tc>
          <w:tcPr>
            <w:tcW w:w="3348" w:type="dxa"/>
          </w:tcPr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6223" w:type="dxa"/>
          </w:tcPr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Обеспечение условий для интенсивного роста малого и    среднего предприним</w:t>
            </w:r>
            <w:r>
              <w:rPr>
                <w:rFonts w:ascii="Times New Roman" w:hAnsi="Times New Roman" w:cs="Times New Roman"/>
              </w:rPr>
              <w:t>ательства в Аряшском муниципаль</w:t>
            </w:r>
            <w:r w:rsidRPr="00B95E17">
              <w:rPr>
                <w:rFonts w:ascii="Times New Roman" w:hAnsi="Times New Roman" w:cs="Times New Roman"/>
              </w:rPr>
              <w:t xml:space="preserve">ном образовании для:  </w:t>
            </w:r>
            <w:r>
              <w:rPr>
                <w:rFonts w:ascii="Times New Roman" w:hAnsi="Times New Roman" w:cs="Times New Roman"/>
              </w:rPr>
              <w:t xml:space="preserve">повышения качества </w:t>
            </w:r>
            <w:r w:rsidRPr="00B95E17">
              <w:rPr>
                <w:rFonts w:ascii="Times New Roman" w:hAnsi="Times New Roman" w:cs="Times New Roman"/>
              </w:rPr>
              <w:t xml:space="preserve">конкурентоспособности        </w:t>
            </w:r>
            <w:r w:rsidRPr="00B95E17">
              <w:rPr>
                <w:rFonts w:ascii="Times New Roman" w:hAnsi="Times New Roman" w:cs="Times New Roman"/>
              </w:rPr>
              <w:br/>
              <w:t>продукции и услуг, производимых субъектами малого и среднего предпринимательства 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E17">
              <w:rPr>
                <w:rFonts w:ascii="Times New Roman" w:hAnsi="Times New Roman" w:cs="Times New Roman"/>
              </w:rPr>
              <w:t>создания дополнительных рабочих мест.</w:t>
            </w:r>
          </w:p>
        </w:tc>
      </w:tr>
      <w:tr w:rsidR="00E53D67" w:rsidRPr="00B95E17">
        <w:tc>
          <w:tcPr>
            <w:tcW w:w="3348" w:type="dxa"/>
          </w:tcPr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6223" w:type="dxa"/>
          </w:tcPr>
          <w:p w:rsidR="00E53D67" w:rsidRPr="0078216E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- создание оптимальных организационно-правовых и финансовых условий для повышения устойчивости и динамичного развития малого предпринимательства; повышение конкурентоспособности местных товаропроизводителей;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E17">
              <w:rPr>
                <w:rFonts w:ascii="Times New Roman" w:hAnsi="Times New Roman" w:cs="Times New Roman"/>
              </w:rPr>
              <w:t>улучшение ассортимента товаров и качества предоставляемых услуг жителям  района;</w:t>
            </w:r>
          </w:p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 xml:space="preserve"> - увеличение числа работников, занятых на предприятиях малого и среднего бизнеса.      </w:t>
            </w:r>
          </w:p>
        </w:tc>
      </w:tr>
      <w:tr w:rsidR="00E53D67" w:rsidRPr="00B95E17">
        <w:trPr>
          <w:trHeight w:val="464"/>
        </w:trPr>
        <w:tc>
          <w:tcPr>
            <w:tcW w:w="3348" w:type="dxa"/>
          </w:tcPr>
          <w:p w:rsidR="00E53D67" w:rsidRPr="00436D28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Сроки реализации программы</w:t>
            </w:r>
          </w:p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3" w:type="dxa"/>
          </w:tcPr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2013 год</w:t>
            </w:r>
          </w:p>
        </w:tc>
      </w:tr>
      <w:tr w:rsidR="00E53D67" w:rsidRPr="00B95E17">
        <w:tc>
          <w:tcPr>
            <w:tcW w:w="3348" w:type="dxa"/>
          </w:tcPr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 xml:space="preserve">Объемы и источники финансирования </w:t>
            </w:r>
          </w:p>
        </w:tc>
        <w:tc>
          <w:tcPr>
            <w:tcW w:w="6223" w:type="dxa"/>
          </w:tcPr>
          <w:p w:rsidR="00E53D67" w:rsidRPr="00436D28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 xml:space="preserve">Средства местного бюджета –300 руб. </w:t>
            </w:r>
          </w:p>
          <w:p w:rsidR="00E53D67" w:rsidRPr="00B95E17" w:rsidRDefault="00E53D67">
            <w:pPr>
              <w:rPr>
                <w:rFonts w:ascii="Times New Roman" w:hAnsi="Times New Roman" w:cs="Times New Roman"/>
              </w:rPr>
            </w:pPr>
            <w:r w:rsidRPr="00B95E17">
              <w:rPr>
                <w:rFonts w:ascii="Times New Roman" w:hAnsi="Times New Roman" w:cs="Times New Roman"/>
              </w:rPr>
              <w:t xml:space="preserve"> </w:t>
            </w:r>
          </w:p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E53D67" w:rsidRPr="00B95E17">
        <w:tc>
          <w:tcPr>
            <w:tcW w:w="3348" w:type="dxa"/>
          </w:tcPr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Система организации контроля исполнения программы</w:t>
            </w:r>
          </w:p>
        </w:tc>
        <w:tc>
          <w:tcPr>
            <w:tcW w:w="6223" w:type="dxa"/>
            <w:vAlign w:val="center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Администрация Ар</w:t>
            </w:r>
            <w:r>
              <w:rPr>
                <w:rFonts w:ascii="Times New Roman" w:hAnsi="Times New Roman" w:cs="Times New Roman"/>
              </w:rPr>
              <w:t>яшского муниципального образова</w:t>
            </w:r>
            <w:r w:rsidRPr="00B95E17">
              <w:rPr>
                <w:rFonts w:ascii="Times New Roman" w:hAnsi="Times New Roman" w:cs="Times New Roman"/>
              </w:rPr>
              <w:t>ния,    Совет в области развития малого и среднего  предпринимательства при администрации Новобурасского муниципального района</w:t>
            </w:r>
          </w:p>
        </w:tc>
      </w:tr>
      <w:tr w:rsidR="00E53D67" w:rsidRPr="00B95E17">
        <w:tc>
          <w:tcPr>
            <w:tcW w:w="3348" w:type="dxa"/>
          </w:tcPr>
          <w:p w:rsidR="00E53D67" w:rsidRPr="00B95E17" w:rsidRDefault="00E53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>Ожидаемые конечные результаты реализации программы</w:t>
            </w:r>
          </w:p>
        </w:tc>
        <w:tc>
          <w:tcPr>
            <w:tcW w:w="6223" w:type="dxa"/>
          </w:tcPr>
          <w:p w:rsidR="00E53D67" w:rsidRPr="00436D28" w:rsidRDefault="00E53D67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 xml:space="preserve">- рост  числа работников, занятых  на предприятиях малого и среднего бизнеса;  </w:t>
            </w:r>
          </w:p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</w:rPr>
            </w:pPr>
            <w:r w:rsidRPr="00B95E17">
              <w:rPr>
                <w:rFonts w:ascii="Times New Roman" w:hAnsi="Times New Roman" w:cs="Times New Roman"/>
              </w:rPr>
              <w:t xml:space="preserve">- общий рост объема производства (товаров и услуг), произведенного субъектами малого и среднего предпринимательства; </w:t>
            </w:r>
          </w:p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</w:rPr>
            </w:pPr>
            <w:r w:rsidRPr="00B95E17">
              <w:rPr>
                <w:rFonts w:ascii="Times New Roman" w:hAnsi="Times New Roman" w:cs="Times New Roman"/>
              </w:rPr>
              <w:t xml:space="preserve">- повышение налогового потенциала , увеличение налоговых поступлений в местный бюджет; </w:t>
            </w:r>
          </w:p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</w:rPr>
            </w:pPr>
            <w:r w:rsidRPr="00B95E17">
              <w:rPr>
                <w:rFonts w:ascii="Times New Roman" w:hAnsi="Times New Roman" w:cs="Times New Roman"/>
              </w:rPr>
              <w:t>- изменение отраслевой структуры малого предпринимательства в сторону увеличения производства товаров и оказания услуг;</w:t>
            </w:r>
          </w:p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</w:rPr>
            </w:pPr>
            <w:r w:rsidRPr="00B95E17">
              <w:rPr>
                <w:rFonts w:ascii="Times New Roman" w:hAnsi="Times New Roman" w:cs="Times New Roman"/>
              </w:rPr>
              <w:t xml:space="preserve">- расширение рынка сбыта готовой продукции, произведенной малыми предприятиями </w:t>
            </w:r>
          </w:p>
          <w:p w:rsidR="00E53D67" w:rsidRPr="00B95E17" w:rsidRDefault="00E53D67">
            <w:pPr>
              <w:tabs>
                <w:tab w:val="num" w:pos="612"/>
              </w:tabs>
              <w:spacing w:before="120"/>
              <w:rPr>
                <w:rFonts w:ascii="Times New Roman" w:hAnsi="Times New Roman" w:cs="Times New Roman"/>
              </w:rPr>
            </w:pPr>
            <w:r w:rsidRPr="00B95E1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95E17">
              <w:rPr>
                <w:rFonts w:ascii="Times New Roman" w:hAnsi="Times New Roman" w:cs="Times New Roman"/>
              </w:rPr>
              <w:t>повышение конкурентоспособности и качества выпускаемых на территории района продукции и услуг;</w:t>
            </w:r>
          </w:p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</w:rPr>
            </w:pPr>
            <w:r w:rsidRPr="00B95E17">
              <w:rPr>
                <w:rFonts w:ascii="Times New Roman" w:hAnsi="Times New Roman" w:cs="Times New Roman"/>
              </w:rPr>
              <w:t>- налаживание системы обеспечения кадрами предприятий малого и среднего бизнеса;</w:t>
            </w:r>
          </w:p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</w:rPr>
            </w:pPr>
            <w:r w:rsidRPr="00B95E17">
              <w:rPr>
                <w:rFonts w:ascii="Times New Roman" w:hAnsi="Times New Roman" w:cs="Times New Roman"/>
              </w:rPr>
              <w:t>- активизация и повышение эффективности деятельности организаций, образующих инфраструктуру  поддержки малого и среднего предпринимательства.</w:t>
            </w:r>
          </w:p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B95E17">
              <w:rPr>
                <w:rFonts w:ascii="Times New Roman" w:hAnsi="Times New Roman" w:cs="Times New Roman"/>
              </w:rPr>
              <w:t xml:space="preserve"> </w:t>
            </w:r>
          </w:p>
          <w:p w:rsidR="00E53D67" w:rsidRPr="00B95E17" w:rsidRDefault="00E53D67">
            <w:pPr>
              <w:tabs>
                <w:tab w:val="num" w:pos="612"/>
              </w:tabs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95E1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E53D67" w:rsidRPr="00436D28" w:rsidRDefault="00E53D67" w:rsidP="00436D28">
      <w:pPr>
        <w:rPr>
          <w:rFonts w:ascii="Times New Roman" w:hAnsi="Times New Roman" w:cs="Times New Roman"/>
          <w:sz w:val="24"/>
          <w:szCs w:val="24"/>
        </w:rPr>
      </w:pPr>
    </w:p>
    <w:p w:rsidR="00E53D67" w:rsidRPr="00436D28" w:rsidRDefault="00E53D67" w:rsidP="00436D28">
      <w:pPr>
        <w:jc w:val="both"/>
        <w:rPr>
          <w:rFonts w:ascii="Times New Roman" w:hAnsi="Times New Roman" w:cs="Times New Roman"/>
        </w:rPr>
      </w:pPr>
    </w:p>
    <w:p w:rsidR="00E53D67" w:rsidRPr="00436D28" w:rsidRDefault="00E53D67" w:rsidP="00436D28">
      <w:pPr>
        <w:jc w:val="center"/>
        <w:rPr>
          <w:rFonts w:ascii="Times New Roman" w:hAnsi="Times New Roman" w:cs="Times New Roman"/>
          <w:b/>
          <w:bCs/>
        </w:rPr>
      </w:pPr>
      <w:r w:rsidRPr="00436D28">
        <w:rPr>
          <w:rFonts w:ascii="Times New Roman" w:hAnsi="Times New Roman" w:cs="Times New Roman"/>
        </w:rPr>
        <w:br w:type="page"/>
      </w:r>
      <w:r w:rsidRPr="00436D28">
        <w:rPr>
          <w:rFonts w:ascii="Times New Roman" w:hAnsi="Times New Roman" w:cs="Times New Roman"/>
          <w:b/>
          <w:bCs/>
        </w:rPr>
        <w:t>1. Основные понятия, используемые в настоящей Программе</w:t>
      </w:r>
    </w:p>
    <w:p w:rsidR="00E53D67" w:rsidRPr="00436D28" w:rsidRDefault="00E53D67" w:rsidP="00436D28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E53D67" w:rsidRPr="00436D28" w:rsidRDefault="00E53D67" w:rsidP="00436D28">
      <w:pPr>
        <w:ind w:firstLine="708"/>
        <w:jc w:val="both"/>
        <w:rPr>
          <w:rFonts w:ascii="Times New Roman" w:hAnsi="Times New Roman" w:cs="Times New Roman"/>
          <w:color w:val="000000"/>
        </w:rPr>
      </w:pPr>
      <w:r w:rsidRPr="00436D28">
        <w:rPr>
          <w:rFonts w:ascii="Times New Roman" w:hAnsi="Times New Roman" w:cs="Times New Roman"/>
          <w:color w:val="000000"/>
        </w:rPr>
        <w:t>В соответствии с Федеральным Законом от 24.07.2007 N 209-ФЗ “О развитии малого и среднего предпринимательства в Российской Федерации”, применяются следующие понятия:</w:t>
      </w:r>
    </w:p>
    <w:p w:rsidR="00E53D67" w:rsidRPr="00436D28" w:rsidRDefault="00E53D67" w:rsidP="00436D28">
      <w:pPr>
        <w:jc w:val="both"/>
        <w:rPr>
          <w:rFonts w:ascii="Times New Roman" w:hAnsi="Times New Roman" w:cs="Times New Roman"/>
          <w:color w:val="000000"/>
        </w:rPr>
      </w:pPr>
      <w:r w:rsidRPr="00436D28">
        <w:rPr>
          <w:rFonts w:ascii="Times New Roman" w:hAnsi="Times New Roman" w:cs="Times New Roman"/>
          <w:color w:val="000000"/>
        </w:rPr>
        <w:t>1) субъекты малого и среднего предпринимательства – хозяйствующие субъекты (юридические лица и индивидуальные предприниматели), отнесенные в соответствии с условиями, установленными ст. 4 Федерального Закона от 24.07.2007 N 209-ФЗ “О развитии малого и среднего предпринимательства в Российской Федерации”, к малым предприятиям, в том числе, к микропредприятиям и средним предприятиям;</w:t>
      </w:r>
    </w:p>
    <w:p w:rsidR="00E53D67" w:rsidRPr="00436D28" w:rsidRDefault="00E53D67" w:rsidP="00436D28">
      <w:pPr>
        <w:jc w:val="both"/>
        <w:rPr>
          <w:rFonts w:ascii="Times New Roman" w:hAnsi="Times New Roman" w:cs="Times New Roman"/>
          <w:color w:val="000000"/>
        </w:rPr>
      </w:pPr>
      <w:r w:rsidRPr="00436D28">
        <w:rPr>
          <w:rFonts w:ascii="Times New Roman" w:hAnsi="Times New Roman" w:cs="Times New Roman"/>
          <w:color w:val="000000"/>
        </w:rPr>
        <w:t>2) муниципальные программы развития субъектов малого и среднего предпринимательства – нормативные правовые акты органов местного самоуправления, в которых определяются перечни мероприятий, направленных на достижение целей в области развития малого и среднего предпринимательства, в том числе отдельных категорий субъектов малого и среднего предпринимательства, и осуществляемых в муниципальных образованиях, с указанием объема и источников их финансирования, результативности деятельности органов местного самоуправления, ответственных за реализацию указанных мероприятий;</w:t>
      </w:r>
    </w:p>
    <w:p w:rsidR="00E53D67" w:rsidRPr="00436D28" w:rsidRDefault="00E53D67" w:rsidP="00436D28">
      <w:pPr>
        <w:jc w:val="both"/>
        <w:rPr>
          <w:rFonts w:ascii="Times New Roman" w:hAnsi="Times New Roman" w:cs="Times New Roman"/>
          <w:color w:val="000000"/>
        </w:rPr>
      </w:pPr>
      <w:r w:rsidRPr="00436D28">
        <w:rPr>
          <w:rFonts w:ascii="Times New Roman" w:hAnsi="Times New Roman" w:cs="Times New Roman"/>
          <w:color w:val="000000"/>
        </w:rPr>
        <w:t xml:space="preserve">3) поддержка субъектов малого и среднего предпринимательства (далее также – поддержка) – деятельность органов местного самоуправления и функционирование инфраструктуры поддержки субъектов малого и среднего предпринимательства, направленные на реализацию мероприятий, предусмотренных муниципальными программами развития субъектов малого и среднего предпринимательства;   </w:t>
      </w:r>
    </w:p>
    <w:p w:rsidR="00E53D67" w:rsidRPr="00436D28" w:rsidRDefault="00E53D67" w:rsidP="00436D28">
      <w:pPr>
        <w:pStyle w:val="consnormal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</w:rPr>
      </w:pPr>
      <w:r w:rsidRPr="00436D28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E53D67" w:rsidRPr="00436D28" w:rsidRDefault="00E53D67" w:rsidP="00436D28">
      <w:pPr>
        <w:pStyle w:val="consnormal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436D28">
        <w:rPr>
          <w:rFonts w:ascii="Times New Roman" w:hAnsi="Times New Roman" w:cs="Times New Roman"/>
          <w:b/>
          <w:bCs/>
        </w:rPr>
        <w:t>2. Содержание проблемы и обоснование необходимости её решения программными методами</w:t>
      </w:r>
    </w:p>
    <w:p w:rsidR="00E53D67" w:rsidRPr="00436D28" w:rsidRDefault="00E53D67" w:rsidP="00436D2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53D67" w:rsidRPr="00436D28" w:rsidRDefault="00E53D67" w:rsidP="00436D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Принятие Программы  развития малого и среднего предпринимательства Аряшского муниципального образования направлено на разработку комплексных мер, которые принимает муниципальная власть в сотрудничестве с органами управления Новобурасского района и субъектами экономической деятельностью с целью увеличения и укрепления  малого и среднего бизнеса.</w:t>
      </w:r>
    </w:p>
    <w:p w:rsidR="00E53D67" w:rsidRPr="00436D28" w:rsidRDefault="00E53D67" w:rsidP="00436D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Главной спецификой Аряшского муниципального образования является зависимость жизнеспособности населения от функционирования предприятий.  Территория  муниципального образования, её социально-экономическое положение определяется деятельностью промышленных и сельскохозяйственных предприятий. Аряшское муниципальное образование, рассматриваемый в перспективе 2010 – 2012 гг. к сокращению, ликвидации либо расформированию не планируется.</w:t>
      </w:r>
    </w:p>
    <w:p w:rsidR="00E53D67" w:rsidRPr="00436D28" w:rsidRDefault="00E53D67" w:rsidP="00436D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Специфика деятельности малого бизнеса проявляется в более низких темпах развития данного сектора экономики, как по экономическим параметрам, так и по показателям занятости, что объясняется, в первую очередь, уровнем платежеспособности населения.    В структуре малого предпринимательства преобладают предприятия розничной торговли продовольственными и промышленными товарами.</w:t>
      </w:r>
    </w:p>
    <w:p w:rsidR="00E53D67" w:rsidRPr="00436D28" w:rsidRDefault="00E53D67" w:rsidP="00436D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Малое предпринимательство является достаточно стабильным по количеству предприятий, числу занятых и структуре предлагаемых товаров и услуг сектором экономики района. Функции малого бизнеса заключаются  в развитии конкурентной среды, работе с ориентацией на прямого потребителя, создании дополнительных рабочих мест. Структура малого бизнеса, данные об эффективности его деятельности свидетельствуют о том, что данный сектор не является «локомотивом» экономики района. По-прежнему, более привлекательной для предпринимательства остается непроизводственная сфера, особенно торговля, что объясняется, прежде всего, относительно быстрой окупаемостью вложенных средств, стабильным потребительским спросом. Несмотря на увеличение уровня налоговых поступлений, общая налоговая и бюджетная эффективность продолжает оставаться невысокой.</w:t>
      </w:r>
    </w:p>
    <w:p w:rsidR="00E53D67" w:rsidRPr="0078216E" w:rsidRDefault="00E53D67" w:rsidP="0078216E">
      <w:pPr>
        <w:pStyle w:val="BodyTextIndent2"/>
        <w:ind w:firstLine="708"/>
        <w:rPr>
          <w:rFonts w:ascii="Times New Roman" w:hAnsi="Times New Roman" w:cs="Times New Roman"/>
        </w:rPr>
      </w:pPr>
      <w:r w:rsidRPr="0078216E">
        <w:rPr>
          <w:rFonts w:ascii="Times New Roman" w:hAnsi="Times New Roman" w:cs="Times New Roman"/>
        </w:rPr>
        <w:t>Негативные характеристики развития  малого предпринимательства на территории:</w:t>
      </w:r>
    </w:p>
    <w:p w:rsidR="00E53D67" w:rsidRPr="0078216E" w:rsidRDefault="00E53D67" w:rsidP="0078216E">
      <w:pPr>
        <w:pStyle w:val="BodyTextIndent2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8216E">
        <w:rPr>
          <w:rFonts w:ascii="Times New Roman" w:hAnsi="Times New Roman" w:cs="Times New Roman"/>
        </w:rPr>
        <w:t xml:space="preserve"> преобладание торгово-посреднического предпринимательства над производственным сектором;</w:t>
      </w:r>
    </w:p>
    <w:p w:rsidR="00E53D67" w:rsidRPr="0078216E" w:rsidRDefault="00E53D67" w:rsidP="00436D28">
      <w:pPr>
        <w:pStyle w:val="BodyTextIndent2"/>
        <w:ind w:firstLine="0"/>
        <w:rPr>
          <w:rFonts w:ascii="Times New Roman" w:hAnsi="Times New Roman" w:cs="Times New Roman"/>
        </w:rPr>
      </w:pPr>
      <w:r w:rsidRPr="0078216E">
        <w:rPr>
          <w:rFonts w:ascii="Times New Roman" w:hAnsi="Times New Roman" w:cs="Times New Roman"/>
        </w:rPr>
        <w:t xml:space="preserve"> -  невысокая численность действующих субъектов предпринимательства;</w:t>
      </w:r>
    </w:p>
    <w:p w:rsidR="00E53D67" w:rsidRPr="0078216E" w:rsidRDefault="00E53D67" w:rsidP="00436D28">
      <w:pPr>
        <w:pStyle w:val="BodyTextIndent2"/>
        <w:ind w:firstLine="0"/>
        <w:rPr>
          <w:rFonts w:ascii="Times New Roman" w:hAnsi="Times New Roman" w:cs="Times New Roman"/>
        </w:rPr>
      </w:pPr>
      <w:r w:rsidRPr="0078216E">
        <w:rPr>
          <w:rFonts w:ascii="Times New Roman" w:hAnsi="Times New Roman" w:cs="Times New Roman"/>
        </w:rPr>
        <w:t>-  обширная практика занижения фонда оплаты труда, использование "серых схем" и иных форм сокрытия истинных масштабов полученных доходов;</w:t>
      </w:r>
    </w:p>
    <w:p w:rsidR="00E53D67" w:rsidRPr="0078216E" w:rsidRDefault="00E53D67" w:rsidP="00436D28">
      <w:pPr>
        <w:pStyle w:val="BodyTextIndent2"/>
        <w:ind w:firstLine="0"/>
        <w:rPr>
          <w:rFonts w:ascii="Times New Roman" w:hAnsi="Times New Roman" w:cs="Times New Roman"/>
        </w:rPr>
      </w:pPr>
      <w:r w:rsidRPr="0078216E">
        <w:rPr>
          <w:rFonts w:ascii="Times New Roman" w:hAnsi="Times New Roman" w:cs="Times New Roman"/>
        </w:rPr>
        <w:t>-   низкая доля налоговых отчислений от субъектов малого предпринимательства;</w:t>
      </w:r>
    </w:p>
    <w:p w:rsidR="00E53D67" w:rsidRPr="0078216E" w:rsidRDefault="00E53D67" w:rsidP="00436D28">
      <w:pPr>
        <w:pStyle w:val="BodyTextIndent2"/>
        <w:ind w:firstLine="0"/>
        <w:rPr>
          <w:rFonts w:ascii="Times New Roman" w:hAnsi="Times New Roman" w:cs="Times New Roman"/>
        </w:rPr>
      </w:pPr>
      <w:r w:rsidRPr="0078216E">
        <w:rPr>
          <w:rFonts w:ascii="Times New Roman" w:hAnsi="Times New Roman" w:cs="Times New Roman"/>
        </w:rPr>
        <w:t>- низкий уровень инвестиций в малых предприятиях и инноваций, недостаточность использования наукоемких технологий;</w:t>
      </w:r>
    </w:p>
    <w:p w:rsidR="00E53D67" w:rsidRPr="0078216E" w:rsidRDefault="00E53D67" w:rsidP="00436D28">
      <w:pPr>
        <w:pStyle w:val="BodyTextIndent2"/>
        <w:ind w:firstLine="0"/>
        <w:rPr>
          <w:rFonts w:ascii="Times New Roman" w:hAnsi="Times New Roman" w:cs="Times New Roman"/>
        </w:rPr>
      </w:pPr>
      <w:r w:rsidRPr="0078216E">
        <w:rPr>
          <w:rFonts w:ascii="Times New Roman" w:hAnsi="Times New Roman" w:cs="Times New Roman"/>
        </w:rPr>
        <w:t>- дефицит профессиональных и квалифицированных кадров на предприятиях малого и среднего бизнеса.</w:t>
      </w:r>
    </w:p>
    <w:p w:rsidR="00E53D67" w:rsidRPr="0078216E" w:rsidRDefault="00E53D67" w:rsidP="00436D28">
      <w:pPr>
        <w:pStyle w:val="BodyTextIndent2"/>
        <w:ind w:firstLine="708"/>
        <w:rPr>
          <w:rFonts w:ascii="Times New Roman" w:hAnsi="Times New Roman" w:cs="Times New Roman"/>
        </w:rPr>
      </w:pPr>
      <w:r w:rsidRPr="0078216E">
        <w:rPr>
          <w:rFonts w:ascii="Times New Roman" w:hAnsi="Times New Roman" w:cs="Times New Roman"/>
        </w:rPr>
        <w:t>В целом потенциал малого и среднего предпринимательства в настоящее время в силу различных причин используется недостаточно. Это обосновывает необходимость комплексного подхода к стимулированию развития малого и среднего бизнеса, а также повышению экономической и социальной роли предпринимательства в развитии  района.</w:t>
      </w:r>
    </w:p>
    <w:p w:rsidR="00E53D67" w:rsidRPr="0078216E" w:rsidRDefault="00E53D67" w:rsidP="00436D28">
      <w:pPr>
        <w:pStyle w:val="BodyTextIndent2"/>
        <w:ind w:firstLine="708"/>
        <w:rPr>
          <w:rFonts w:ascii="Times New Roman" w:hAnsi="Times New Roman" w:cs="Times New Roman"/>
        </w:rPr>
      </w:pPr>
      <w:r w:rsidRPr="0078216E">
        <w:rPr>
          <w:rFonts w:ascii="Times New Roman" w:hAnsi="Times New Roman" w:cs="Times New Roman"/>
        </w:rPr>
        <w:t>Преодоление негативных явлений, препятствующих эффективному развитию предпринимательства на территории становится одной из основных целей муниципальной политики, что обосновывает необходимость реализации специальных мер поддержки субъектов малого и среднего предпринимательства.</w:t>
      </w:r>
    </w:p>
    <w:p w:rsidR="00E53D67" w:rsidRPr="0078216E" w:rsidRDefault="00E53D67" w:rsidP="0078216E">
      <w:pPr>
        <w:spacing w:before="120"/>
        <w:jc w:val="both"/>
        <w:rPr>
          <w:rFonts w:ascii="Wingdings 3" w:eastAsia="Arial Unicode MS" w:hAnsi="Wingdings 3"/>
          <w:b/>
          <w:bCs/>
        </w:rPr>
      </w:pP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Wingdings 3" w:eastAsia="Arial Unicode MS" w:hAnsi="Wingdings 3" w:cs="Arial Unicode MS" w:hint="eastAsia"/>
          <w:b/>
          <w:bCs/>
        </w:rPr>
        <w:t></w:t>
      </w:r>
      <w:r w:rsidRPr="0078216E">
        <w:rPr>
          <w:rFonts w:ascii="Times New Roman" w:eastAsia="Arial Unicode MS" w:hAnsi="Times New Roman" w:cs="Times New Roman"/>
          <w:b/>
          <w:bCs/>
        </w:rPr>
        <w:t xml:space="preserve">                                     </w:t>
      </w:r>
      <w:r w:rsidRPr="0078216E">
        <w:rPr>
          <w:rFonts w:ascii="Times New Roman" w:hAnsi="Times New Roman" w:cs="Times New Roman"/>
          <w:b/>
          <w:bCs/>
        </w:rPr>
        <w:t>3. Основные цели и задачи Программы.</w:t>
      </w:r>
    </w:p>
    <w:p w:rsidR="00E53D67" w:rsidRPr="00436D28" w:rsidRDefault="00E53D67" w:rsidP="00436D28">
      <w:pPr>
        <w:pStyle w:val="consnormal0"/>
        <w:ind w:firstLine="708"/>
        <w:jc w:val="both"/>
        <w:rPr>
          <w:rFonts w:ascii="Times New Roman" w:hAnsi="Times New Roman" w:cs="Times New Roman"/>
        </w:rPr>
      </w:pPr>
      <w:r w:rsidRPr="00436D28">
        <w:rPr>
          <w:rFonts w:ascii="Times New Roman" w:hAnsi="Times New Roman" w:cs="Times New Roman"/>
        </w:rPr>
        <w:t>Основной целью данной муниципальной Программы является создание оптимальных организационно-правовых и финансовых условий для повышения устойчивости и динамичного развития малого предпринимательства, повышения конкурентоспособности местных товаропроизводителей,  улучшения ассортимента и качества предоставляемых услуг жителям и занятости населения за счет развития малого и среднего предпринимательства. За 2010-2012 гг. должна быть создана благоприятная среда, стимулирующая предпринимательскую активность, что возможно при условии снижения правовых,  финансовых, информационных, налоговых и иных рисков. Первоочередной задачей программы является расширение муниципальной поддержки, которая должна обеспечивать равные возможности для развития субъектов малого и среднего предпринимательства на территории. Программой предполагается применение, как мер общей поддержки субъектов малого и среднего предпринимательства, так и мер специальной поддержки, направленных на развитие отдельных категорий субъектов малого и среднего предпринимательства, приоритетных видов деятельности.</w:t>
      </w:r>
    </w:p>
    <w:p w:rsidR="00E53D67" w:rsidRPr="00436D28" w:rsidRDefault="00E53D67" w:rsidP="00436D28">
      <w:pPr>
        <w:pStyle w:val="consnormal0"/>
        <w:jc w:val="center"/>
        <w:rPr>
          <w:rFonts w:ascii="Times New Roman" w:hAnsi="Times New Roman" w:cs="Times New Roman"/>
          <w:b/>
          <w:bCs/>
        </w:rPr>
      </w:pPr>
      <w:r w:rsidRPr="00436D28">
        <w:rPr>
          <w:rFonts w:ascii="Times New Roman" w:hAnsi="Times New Roman" w:cs="Times New Roman"/>
          <w:b/>
          <w:bCs/>
        </w:rPr>
        <w:t>4. Основные мероприятия Программы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 xml:space="preserve">       Программой предусмотрены мероприятия по следующим разделам: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 xml:space="preserve">      4.1. Правовое, организационное и аналитическое обеспечение деятельности субъектов малого предпринимательства.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53D67" w:rsidRPr="00436D28" w:rsidRDefault="00E53D67" w:rsidP="00436D28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Основные мероприятия настоящего раздела направлены на комплексный анализ и дальнейшее совершенствование нормативного правового обеспечения предпринимательской деятельности, что является одним из приоритетных направлений при создании благоприятных условий для развития предпринимательства.</w:t>
      </w:r>
    </w:p>
    <w:p w:rsidR="00E53D67" w:rsidRPr="00436D28" w:rsidRDefault="00E53D67" w:rsidP="00436D28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В целях выработки стратегии развития малого бизнеса на среднесрочную перспективу, получения достоверной информации в сфере малого предпринимательства Программой предусмотрено проведение ежеквартального анализа состояния малого предпринимательства. Мониторинг показателей, характеризующих развитие малого и среднего предпринимательства необходим для определения основных направлений деятельности муниципалитета по развитию малого и среднего предпринимательства.</w:t>
      </w:r>
    </w:p>
    <w:p w:rsidR="00E53D67" w:rsidRPr="00436D28" w:rsidRDefault="00E53D67" w:rsidP="00436D28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 xml:space="preserve">Мониторинг показателей, характеризующих развитие малого и среднего предпринимательства, позволит администрации Аряшского муниципального образования обладать самой достоверной информацией о хозяйственной деятельности предприятий малого бизнеса и индивидуальных предпринимателей, а также о достижении результатов реализации Программы. </w:t>
      </w:r>
    </w:p>
    <w:p w:rsidR="00E53D67" w:rsidRPr="00436D28" w:rsidRDefault="00E53D67" w:rsidP="00436D28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Данным разделом Программы также предусматривается постоянный и системный мониторинг влияния административных барьеров посредством анализа обращений субъектов малого предпринимательства  с целью выработки мер, направленных на защиту прав и законных интересов предпринимателей, оказанию правовой поддержки субъектам малого предпринимательства. Результатом реализации данного раздела Программы должна стать согласованная система нормативных правовых актов, ограничивающая влияние административных барьеров, определяющая различные формы государственной поддержки и обеспечивающая равную доступность к их получению субъектами малого предпринимательства.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4.2. Развитие инфраструктуры поддержки субъектов малого предпринимательства.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D67" w:rsidRPr="00436D28" w:rsidRDefault="00E53D67" w:rsidP="00436D28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 xml:space="preserve">Целью настоящего раздела Программы является дальнейшее развитие  сотрудничества субъектов малого бизнеса и органов власти с целью поддержки субъектов малого предпринимательства и повышение качества производимых товаров и предоставляемых услуг.  Необходима активная работа  администрации Аряшского муниципального образования  в целях непосредственного  обеспечения условий для интенсивного роста малого предпринимательства путем оказания информационных, консультационных, образовательных и других услуг.  </w:t>
      </w:r>
    </w:p>
    <w:p w:rsidR="00E53D67" w:rsidRPr="00436D28" w:rsidRDefault="00E53D67" w:rsidP="00436D2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436D28">
        <w:rPr>
          <w:rFonts w:ascii="Times New Roman" w:hAnsi="Times New Roman" w:cs="Times New Roman"/>
        </w:rPr>
        <w:t xml:space="preserve"> </w:t>
      </w:r>
    </w:p>
    <w:p w:rsidR="00E53D67" w:rsidRPr="00436D28" w:rsidRDefault="00E53D67" w:rsidP="00436D2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4.3. Информационное обеспечение реализации Программы.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D67" w:rsidRPr="00436D28" w:rsidRDefault="00E53D67" w:rsidP="00436D28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Основные требования, предъявляемые к информационному сопровождению, - открытость, наглядность, доступность, охват широких слоев населения.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В рамках данного направления будет осуществляться совершенствование информационной и методической поддержки малого предпринимательства, в том числе создание и ведение реестра субъектов малого предпринимательства, постоянное пополнение информационных ресурсов и обеспечение к ним доступа субъектов малого предпринимательства, включая предоставление информации субъектам малого предпринимательства о наличии объектов недвижимости, которые могут быть переданы в аренду. Предусматривается  публикация методических и информационно-аналитических материалов в  средствах массовой информации, ориентированных на предпринимателей. Планируется размещать важнейшую информацию</w:t>
      </w:r>
      <w:r w:rsidRPr="00436D28">
        <w:rPr>
          <w:rFonts w:ascii="Times New Roman" w:hAnsi="Times New Roman" w:cs="Times New Roman"/>
        </w:rPr>
        <w:t xml:space="preserve"> о ходе </w:t>
      </w:r>
      <w:r w:rsidRPr="00436D28">
        <w:rPr>
          <w:rFonts w:ascii="Times New Roman" w:hAnsi="Times New Roman" w:cs="Times New Roman"/>
          <w:sz w:val="24"/>
          <w:szCs w:val="24"/>
        </w:rPr>
        <w:t>реализации Программы, возможностях, открываемых Программой для субъектов малого предпринимательства, в средствах массовой информации.</w:t>
      </w:r>
    </w:p>
    <w:p w:rsidR="00E53D67" w:rsidRPr="004D1199" w:rsidRDefault="00E53D67" w:rsidP="00436D2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1199">
        <w:rPr>
          <w:rFonts w:ascii="Times New Roman" w:hAnsi="Times New Roman" w:cs="Times New Roman"/>
          <w:sz w:val="24"/>
          <w:szCs w:val="24"/>
        </w:rPr>
        <w:t>Особое внимание уделяется информации о проведении семинаров, совещаний, конференций,  "круглых столов"  по организации и ведению бизнеса.</w:t>
      </w:r>
    </w:p>
    <w:p w:rsidR="00E53D67" w:rsidRPr="004D1199" w:rsidRDefault="00E53D67" w:rsidP="00436D2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1199">
        <w:rPr>
          <w:rFonts w:ascii="Times New Roman" w:hAnsi="Times New Roman" w:cs="Times New Roman"/>
          <w:sz w:val="24"/>
          <w:szCs w:val="24"/>
        </w:rPr>
        <w:t>Одной из задач является повышение уровня знаний населения о малом предпринимательстве. Для ее решения будут публиковаться в средствах массовой информации  материалы, статьи, посвященные отдельным проблемам или достижениям малого предпринимательства.</w:t>
      </w:r>
    </w:p>
    <w:p w:rsidR="00E53D67" w:rsidRPr="00436D28" w:rsidRDefault="00E53D67" w:rsidP="00436D28">
      <w:pPr>
        <w:pStyle w:val="Con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E53D67" w:rsidRPr="00436D28" w:rsidRDefault="00E53D67" w:rsidP="00436D28">
      <w:pPr>
        <w:pStyle w:val="ConsNormal"/>
        <w:ind w:firstLine="0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 xml:space="preserve">4.4. Формирование положительного имиджа предпринимателя. </w:t>
      </w:r>
    </w:p>
    <w:p w:rsidR="00E53D67" w:rsidRPr="00436D28" w:rsidRDefault="00E53D67" w:rsidP="00436D28">
      <w:pPr>
        <w:pStyle w:val="Con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E53D67" w:rsidRPr="00436D28" w:rsidRDefault="00E53D67" w:rsidP="00436D28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 xml:space="preserve">На федеральном и региональном уровнях с определенной периодичностью проводятся публичные мероприятия в виде форумов, конференций для представителей малого бизнеса, направленные на обмен опытом, идеями, расширение рынков сбыта товаров и услуг. </w:t>
      </w:r>
    </w:p>
    <w:p w:rsidR="00E53D67" w:rsidRPr="00436D28" w:rsidRDefault="00E53D67" w:rsidP="00436D28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Организация и проведение ежегодного областного конкурса "Предприниматель Саратовской губернии" имеет целью формирование положительного имиджа предпринимательства, популяризацию и пропаганду социальной значимости предпринимательства.</w:t>
      </w:r>
    </w:p>
    <w:p w:rsidR="00E53D67" w:rsidRPr="00436D28" w:rsidRDefault="00E53D67" w:rsidP="00436D28">
      <w:pPr>
        <w:pStyle w:val="consnormal0"/>
        <w:rPr>
          <w:rFonts w:ascii="Times New Roman" w:hAnsi="Times New Roman" w:cs="Times New Roman"/>
          <w:b/>
          <w:bCs/>
        </w:rPr>
      </w:pPr>
      <w:r w:rsidRPr="00436D28">
        <w:rPr>
          <w:rFonts w:ascii="Times New Roman" w:hAnsi="Times New Roman" w:cs="Times New Roman"/>
          <w:b/>
          <w:bCs/>
        </w:rPr>
        <w:t xml:space="preserve">                                          5. Механизм реализации Программы.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 xml:space="preserve"> </w:t>
      </w:r>
      <w:r w:rsidRPr="00436D28">
        <w:rPr>
          <w:rFonts w:ascii="Times New Roman" w:hAnsi="Times New Roman" w:cs="Times New Roman"/>
          <w:sz w:val="24"/>
          <w:szCs w:val="24"/>
        </w:rPr>
        <w:tab/>
        <w:t>Программа реализуется на территории Аряшского муниципального образования после   утверждения ее постановлением главы .</w:t>
      </w:r>
    </w:p>
    <w:p w:rsidR="00E53D67" w:rsidRPr="00436D28" w:rsidRDefault="00E53D67" w:rsidP="00436D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 xml:space="preserve">При обращении субъектов малого и среднего предпринимательства за оказанием поддержки, субъекты малого и среднего предпринимательства должны представить документы, подтверждающие их соответствие условиям, установленным статьей 4 Федерального закона “О развитии малого и среднего предпринимательства в Российской Федерации” от 24.07.2007 N 209-ФЗ.  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 xml:space="preserve"> </w:t>
      </w:r>
      <w:r w:rsidRPr="00436D28">
        <w:rPr>
          <w:rFonts w:ascii="Times New Roman" w:hAnsi="Times New Roman" w:cs="Times New Roman"/>
          <w:sz w:val="24"/>
          <w:szCs w:val="24"/>
        </w:rPr>
        <w:tab/>
        <w:t>Муниципальная поддержка в рамках настоящей Программы предоставляется субъектам малого предпринимательства, отвечающим условиям, установленным статьей 4 Федерального закона "О развитии малого и среднего предпринимательства в Российской Федерации" и:</w:t>
      </w:r>
    </w:p>
    <w:p w:rsidR="00E53D67" w:rsidRPr="004D1199" w:rsidRDefault="00E53D67" w:rsidP="00436D28">
      <w:pPr>
        <w:pStyle w:val="NormalWeb"/>
        <w:rPr>
          <w:rFonts w:ascii="Times New Roman" w:hAnsi="Times New Roman" w:cs="Times New Roman"/>
        </w:rPr>
      </w:pPr>
      <w:r w:rsidRPr="004D1199">
        <w:rPr>
          <w:rFonts w:ascii="Times New Roman" w:hAnsi="Times New Roman" w:cs="Times New Roman"/>
        </w:rPr>
        <w:t>а) осуществляющим приоритетные виды деятельности в производственном секторе экономики Новобурасского муниципального района: промышленное производство; переработка; транспорт и связь; научно-техническая сфера;  инновационные технологии;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б) не находящимся в стадии реорганизации, ликвидации, несостоятельности (банкротства);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в) не имеющим просроченную задолженность по налогам, иным обязательным платежам в бюджеты бюджетной системы Российской Федерации;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г) на имущество которых в установленном порядке не наложен арест или обращено взыскание;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д) обеспечивающим долевое участие в финансировании мероприятий Программы;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е) зарегистрированным в соответствии с действующим законодательством на территории области.</w:t>
      </w:r>
    </w:p>
    <w:p w:rsidR="00E53D67" w:rsidRPr="00436D28" w:rsidRDefault="00E53D67" w:rsidP="00436D28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 xml:space="preserve">  К заявлению об оказании поддержки субъекты малого и среднего предпринимательства должны представить следующие документы: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- копия учредительных документов и всех изменений к ним, копия свидетельства о государственной регистрации юридического лица, копия свидетельства о внесении записи в Единый государственный реестр юридических лиц о юридическом лице, зарегистрированном до 1 июля 2002 года, копия свидетельства о постановке на учет в налоговом органе (с предъявлением оригиналов указанных документов в случае, если их копии не заверены нотариусом) - для юридических лиц;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 xml:space="preserve">- копия документа, удостоверяющего личность, копия свидетельства о государственной регистрации физического лица в качестве индивидуального предпринимателя, копия свидетельства о внесении записи в Единый государственный реестр индивидуальных предпринимателей об индивидуальном предпринимателе, зарегистрированном до 1 января 2004 года, и копия свидетельства о постановке на учет в налоговом органе (с предъявлением оригиналов указанных документов в случае, если их копии не заверены нотариусом) 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- для индивидуальных предпринимателей документы, подтверждающие соответствие субъекта малого предпринимательства условиям, установленным статьей 4 Федерального закона "О развитии малого и среднего предпринимательства в Российской Федерации";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- копия информационного письма территориального органа федерального органа исполнительной власти в области статистики о включении в Единый государственный регистр предприятий и организаций (ЕГРПО) с указанием видов экономической деятельности;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- справка налогового органа об отсутствии просроченной задолженности по налогам и иным обязательным платежам на дату подачи документов;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- годовая бухгалтерская отчетность, в том числе отчет о прибылях и убытках.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D67" w:rsidRPr="00436D28" w:rsidRDefault="00E53D67" w:rsidP="00436D28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Дополнительно к указанным документам предоставляются: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а) технико-экономическое обоснование бизнес-идеи - субъектами малого предпринимательства, претендующими на получение субсидии на доведение бизнес-идеи до стадии инвестиционного проекта;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б) копия кредитного договора, заключенного не ранее года, предшествующего году обращения за государственной поддержкой;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документ, подтверждающий факт приобретения (создания) основных средств - субъектами малого предпринимательства, претендующими на получение субсидии на компенсацию части процентной ставки по банковским кредитам;</w:t>
      </w:r>
    </w:p>
    <w:p w:rsidR="00E53D67" w:rsidRPr="00436D28" w:rsidRDefault="00E53D67" w:rsidP="00436D28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в) договор финансовой аренды (лизинга) - субъектами малого предпринимательства, претендующими на получение субсидии на компенсацию части лизинговых платежей по договорам финансовой аренды (лизинга).</w:t>
      </w:r>
    </w:p>
    <w:p w:rsidR="00E53D67" w:rsidRPr="00436D28" w:rsidRDefault="00E53D67" w:rsidP="00436D28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 xml:space="preserve">Получив документы, предоставленные субъектами малого предпринимательства,  администрация района проводит комплексную оценку представленных документов и проверку их на соответствие условиям и критериям, установленным настоящей Программой, законодательством Российской Федерации и законодательством области, муниципальным нормативно-правовым актам. По результатам рассмотрения документов субъектов малого предпринимательства принимается решение о соответствии или несоответствии субъекта малого предпринимательства условиям и критериям предоставления поддержки в рамках настоящей Программы, о чем субъекту малого предпринимательства направляется письменное уведомление.  </w:t>
      </w:r>
    </w:p>
    <w:p w:rsidR="00E53D67" w:rsidRPr="00436D28" w:rsidRDefault="00E53D67" w:rsidP="00436D28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Предоставление средств муниципального бюджета по мероприятиям Программы осуществляется на основании соглашений, заключаемых  с администрацией района.</w:t>
      </w:r>
    </w:p>
    <w:p w:rsidR="00E53D67" w:rsidRPr="00436D28" w:rsidRDefault="00E53D67" w:rsidP="00436D2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Оказание муниципальной поддержки осуществляется при отсутствии у субъектов малого и среднего предпринимательства просроченной задолженности по налоговым, арендным и иным обязательным платежам в бюджетную систему Российской Федерации.</w:t>
      </w:r>
    </w:p>
    <w:p w:rsidR="00E53D67" w:rsidRPr="00436D28" w:rsidRDefault="00E53D67" w:rsidP="00436D2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 xml:space="preserve"> </w:t>
      </w:r>
      <w:r w:rsidRPr="00436D28">
        <w:rPr>
          <w:rFonts w:ascii="Times New Roman" w:hAnsi="Times New Roman" w:cs="Times New Roman"/>
          <w:sz w:val="24"/>
          <w:szCs w:val="24"/>
        </w:rPr>
        <w:tab/>
        <w:t>В соответствии с Федеральным законом  “О развитии малого и среднего предпринимательства в Российской Федерации” от 24.07.2007 N 209-ФЗ поддержка не может оказываться в отношении субъектов малого и среднего предпринимательства:</w:t>
      </w:r>
    </w:p>
    <w:p w:rsidR="00E53D67" w:rsidRPr="00436D28" w:rsidRDefault="00E53D67" w:rsidP="00436D2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E53D67" w:rsidRPr="00436D28" w:rsidRDefault="00E53D67" w:rsidP="00436D2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2) являющихся участниками соглашений о разделе продукции;</w:t>
      </w:r>
    </w:p>
    <w:p w:rsidR="00E53D67" w:rsidRPr="00436D28" w:rsidRDefault="00E53D67" w:rsidP="00436D2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3) осуществляющих предпринимательскую деятельность в сфере игорного бизнеса;</w:t>
      </w:r>
    </w:p>
    <w:p w:rsidR="00E53D67" w:rsidRPr="00436D28" w:rsidRDefault="00E53D67" w:rsidP="00436D2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4)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E53D67" w:rsidRPr="00436D28" w:rsidRDefault="00E53D67" w:rsidP="00436D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Финансовая поддержка субъектов малого и среднего предпринимательства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E53D67" w:rsidRPr="00436D28" w:rsidRDefault="00E53D67" w:rsidP="00436D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В оказании поддержки должно быть отказано в случае, если:</w:t>
      </w:r>
    </w:p>
    <w:p w:rsidR="00E53D67" w:rsidRPr="00436D28" w:rsidRDefault="00E53D67" w:rsidP="00436D2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1) не представлены документы муниципальной программой развития малого и среднего предпринимательства, или представлены недостоверные сведения и документы;</w:t>
      </w:r>
    </w:p>
    <w:p w:rsidR="00E53D67" w:rsidRPr="00436D28" w:rsidRDefault="00E53D67" w:rsidP="00436D2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2) не выполнены условия оказания поддержки;</w:t>
      </w:r>
    </w:p>
    <w:p w:rsidR="00E53D67" w:rsidRPr="00436D28" w:rsidRDefault="00E53D67" w:rsidP="00436D2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3) ранее в отношении заявителя - субъекта малого и среднего предпринимательства было принято решение об оказании аналогичной поддержки и сроки ее оказания не истекли;</w:t>
      </w:r>
    </w:p>
    <w:p w:rsidR="00E53D67" w:rsidRPr="00436D28" w:rsidRDefault="00E53D67" w:rsidP="00436D2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36D28">
        <w:rPr>
          <w:rFonts w:ascii="Times New Roman" w:hAnsi="Times New Roman" w:cs="Times New Roman"/>
          <w:sz w:val="24"/>
          <w:szCs w:val="24"/>
        </w:rPr>
        <w:t>4) 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E53D67" w:rsidRPr="004D1199" w:rsidRDefault="00E53D67" w:rsidP="004D1199">
      <w:pPr>
        <w:pStyle w:val="BodyTextIndent2"/>
        <w:ind w:firstLine="708"/>
        <w:rPr>
          <w:rFonts w:ascii="Times New Roman" w:hAnsi="Times New Roman" w:cs="Times New Roman"/>
        </w:rPr>
      </w:pPr>
      <w:r w:rsidRPr="004D1199">
        <w:rPr>
          <w:rFonts w:ascii="Times New Roman" w:hAnsi="Times New Roman" w:cs="Times New Roman"/>
        </w:rPr>
        <w:t>Контроль за реализацией Программы осуществляет администрация Аряшского муниципального образования.</w:t>
      </w:r>
    </w:p>
    <w:p w:rsidR="00E53D67" w:rsidRPr="00436D28" w:rsidRDefault="00E53D67" w:rsidP="00436D28">
      <w:pPr>
        <w:pStyle w:val="consnormal0"/>
        <w:jc w:val="center"/>
        <w:rPr>
          <w:rFonts w:ascii="Times New Roman" w:hAnsi="Times New Roman" w:cs="Times New Roman"/>
          <w:b/>
          <w:bCs/>
        </w:rPr>
      </w:pPr>
      <w:r w:rsidRPr="00436D28">
        <w:rPr>
          <w:rFonts w:ascii="Times New Roman" w:hAnsi="Times New Roman" w:cs="Times New Roman"/>
          <w:b/>
          <w:bCs/>
        </w:rPr>
        <w:t xml:space="preserve"> 6. Ресурсное обеспечение Программы</w:t>
      </w:r>
    </w:p>
    <w:p w:rsidR="00E53D67" w:rsidRPr="004D1199" w:rsidRDefault="00E53D67" w:rsidP="00436D2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4D1199">
        <w:rPr>
          <w:rFonts w:ascii="Times New Roman" w:hAnsi="Times New Roman" w:cs="Times New Roman"/>
          <w:sz w:val="24"/>
          <w:szCs w:val="24"/>
        </w:rPr>
        <w:t xml:space="preserve">          Источником финансирования программы являются:</w:t>
      </w:r>
    </w:p>
    <w:p w:rsidR="00E53D67" w:rsidRPr="004D1199" w:rsidRDefault="00E53D67" w:rsidP="00436D2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4D1199">
        <w:rPr>
          <w:rFonts w:ascii="Times New Roman" w:hAnsi="Times New Roman" w:cs="Times New Roman"/>
          <w:sz w:val="24"/>
          <w:szCs w:val="24"/>
        </w:rPr>
        <w:t>- средства местного бюджета  в размере 300 руб.</w:t>
      </w:r>
    </w:p>
    <w:p w:rsidR="00E53D67" w:rsidRPr="004D1199" w:rsidRDefault="00E53D67" w:rsidP="00436D2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4D1199">
        <w:rPr>
          <w:rFonts w:ascii="Times New Roman" w:hAnsi="Times New Roman" w:cs="Times New Roman"/>
          <w:sz w:val="24"/>
          <w:szCs w:val="24"/>
        </w:rPr>
        <w:t>- внебюджетные источники (собственные средства субъектов малого предпринимательства, средства инвесторов, привлекаемые кредиты).</w:t>
      </w:r>
    </w:p>
    <w:p w:rsidR="00E53D67" w:rsidRPr="004D1199" w:rsidRDefault="00E53D67" w:rsidP="00436D28">
      <w:pPr>
        <w:spacing w:before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1199">
        <w:rPr>
          <w:rFonts w:ascii="Times New Roman" w:hAnsi="Times New Roman" w:cs="Times New Roman"/>
          <w:sz w:val="24"/>
          <w:szCs w:val="24"/>
        </w:rPr>
        <w:t>Объемы и структура источников финансирования Программы подлежат уточнению в соответствии с реальными возможностями бюджета муниципального образования.</w:t>
      </w:r>
    </w:p>
    <w:p w:rsidR="00E53D67" w:rsidRPr="00436D28" w:rsidRDefault="00E53D67" w:rsidP="00436D28">
      <w:pPr>
        <w:pStyle w:val="consnormal0"/>
        <w:jc w:val="center"/>
        <w:rPr>
          <w:rFonts w:ascii="Times New Roman" w:hAnsi="Times New Roman" w:cs="Times New Roman"/>
          <w:b/>
          <w:bCs/>
        </w:rPr>
      </w:pPr>
      <w:r w:rsidRPr="00436D28">
        <w:rPr>
          <w:rFonts w:ascii="Times New Roman" w:hAnsi="Times New Roman" w:cs="Times New Roman"/>
          <w:b/>
          <w:bCs/>
        </w:rPr>
        <w:t>7. Результаты реализации Программы</w:t>
      </w:r>
    </w:p>
    <w:p w:rsidR="00E53D67" w:rsidRPr="004D1199" w:rsidRDefault="00E53D67" w:rsidP="00436D28">
      <w:pPr>
        <w:jc w:val="both"/>
        <w:rPr>
          <w:rFonts w:ascii="Times New Roman" w:hAnsi="Times New Roman" w:cs="Times New Roman"/>
          <w:sz w:val="24"/>
          <w:szCs w:val="24"/>
        </w:rPr>
      </w:pPr>
      <w:r w:rsidRPr="004D1199">
        <w:rPr>
          <w:rFonts w:ascii="Times New Roman" w:hAnsi="Times New Roman" w:cs="Times New Roman"/>
          <w:sz w:val="24"/>
          <w:szCs w:val="24"/>
        </w:rPr>
        <w:t>В результате реализации мероприятий программы к концу 2013 г.прогнозируется:</w:t>
      </w:r>
    </w:p>
    <w:p w:rsidR="00E53D67" w:rsidRPr="004D1199" w:rsidRDefault="00E53D67" w:rsidP="00436D28">
      <w:pPr>
        <w:jc w:val="both"/>
        <w:rPr>
          <w:rFonts w:ascii="Times New Roman" w:hAnsi="Times New Roman" w:cs="Times New Roman"/>
          <w:sz w:val="24"/>
          <w:szCs w:val="24"/>
        </w:rPr>
      </w:pPr>
      <w:r w:rsidRPr="004D1199">
        <w:rPr>
          <w:rFonts w:ascii="Times New Roman" w:hAnsi="Times New Roman" w:cs="Times New Roman"/>
          <w:sz w:val="24"/>
          <w:szCs w:val="24"/>
        </w:rPr>
        <w:t xml:space="preserve"> - рост  числа работников, занятых  на предприятиях малого и среднего бизнеса;  </w:t>
      </w:r>
    </w:p>
    <w:p w:rsidR="00E53D67" w:rsidRPr="004D1199" w:rsidRDefault="00E53D67" w:rsidP="00436D28">
      <w:pPr>
        <w:jc w:val="both"/>
        <w:rPr>
          <w:rFonts w:ascii="Times New Roman" w:hAnsi="Times New Roman" w:cs="Times New Roman"/>
          <w:sz w:val="24"/>
          <w:szCs w:val="24"/>
        </w:rPr>
      </w:pPr>
      <w:r w:rsidRPr="004D1199">
        <w:rPr>
          <w:rFonts w:ascii="Times New Roman" w:hAnsi="Times New Roman" w:cs="Times New Roman"/>
          <w:sz w:val="24"/>
          <w:szCs w:val="24"/>
        </w:rPr>
        <w:t>- общий рост объема производства (товаров и услуг), произведенного малыми предприятиями;</w:t>
      </w:r>
    </w:p>
    <w:p w:rsidR="00E53D67" w:rsidRPr="004D1199" w:rsidRDefault="00E53D67" w:rsidP="00436D28">
      <w:pPr>
        <w:jc w:val="both"/>
        <w:rPr>
          <w:rFonts w:ascii="Times New Roman" w:hAnsi="Times New Roman" w:cs="Times New Roman"/>
          <w:sz w:val="24"/>
          <w:szCs w:val="24"/>
        </w:rPr>
      </w:pPr>
      <w:r w:rsidRPr="004D1199">
        <w:rPr>
          <w:rFonts w:ascii="Times New Roman" w:hAnsi="Times New Roman" w:cs="Times New Roman"/>
          <w:sz w:val="24"/>
          <w:szCs w:val="24"/>
        </w:rPr>
        <w:t>- повышение налогового потенциала территории  - увеличение налоговых поступлений в бюджет ;</w:t>
      </w:r>
    </w:p>
    <w:p w:rsidR="00E53D67" w:rsidRPr="004D1199" w:rsidRDefault="00E53D67" w:rsidP="00436D28">
      <w:pPr>
        <w:jc w:val="both"/>
        <w:rPr>
          <w:rFonts w:ascii="Times New Roman" w:hAnsi="Times New Roman" w:cs="Times New Roman"/>
          <w:sz w:val="24"/>
          <w:szCs w:val="24"/>
        </w:rPr>
      </w:pPr>
      <w:r w:rsidRPr="004D1199">
        <w:rPr>
          <w:rFonts w:ascii="Times New Roman" w:hAnsi="Times New Roman" w:cs="Times New Roman"/>
          <w:sz w:val="24"/>
          <w:szCs w:val="24"/>
        </w:rPr>
        <w:t>- изменение отраслевой структуры малого предпринимательства в сторону увеличения производства товаров и оказания услуг;</w:t>
      </w:r>
    </w:p>
    <w:p w:rsidR="00E53D67" w:rsidRPr="004D1199" w:rsidRDefault="00E53D67" w:rsidP="00436D28">
      <w:pPr>
        <w:jc w:val="both"/>
        <w:rPr>
          <w:rFonts w:ascii="Times New Roman" w:hAnsi="Times New Roman" w:cs="Times New Roman"/>
          <w:sz w:val="24"/>
          <w:szCs w:val="24"/>
        </w:rPr>
      </w:pPr>
      <w:r w:rsidRPr="004D1199">
        <w:rPr>
          <w:rFonts w:ascii="Times New Roman" w:hAnsi="Times New Roman" w:cs="Times New Roman"/>
          <w:sz w:val="24"/>
          <w:szCs w:val="24"/>
        </w:rPr>
        <w:t>- расширение рынка сбыта готовой продукции, произведенной малыми предприятиями;</w:t>
      </w:r>
    </w:p>
    <w:p w:rsidR="00E53D67" w:rsidRPr="004D1199" w:rsidRDefault="00E53D67" w:rsidP="00436D28">
      <w:pPr>
        <w:jc w:val="both"/>
        <w:rPr>
          <w:rFonts w:ascii="Times New Roman" w:hAnsi="Times New Roman" w:cs="Times New Roman"/>
          <w:sz w:val="24"/>
          <w:szCs w:val="24"/>
        </w:rPr>
      </w:pPr>
      <w:r w:rsidRPr="004D1199">
        <w:rPr>
          <w:rFonts w:ascii="Times New Roman" w:hAnsi="Times New Roman" w:cs="Times New Roman"/>
          <w:sz w:val="24"/>
          <w:szCs w:val="24"/>
        </w:rPr>
        <w:t>- расширение возможности доступа субъектов малого и среднего предпринимательства к финансовым ресурсам;</w:t>
      </w:r>
    </w:p>
    <w:p w:rsidR="00E53D67" w:rsidRPr="004D1199" w:rsidRDefault="00E53D67" w:rsidP="00436D28">
      <w:pPr>
        <w:jc w:val="both"/>
        <w:rPr>
          <w:rFonts w:ascii="Times New Roman" w:hAnsi="Times New Roman" w:cs="Times New Roman"/>
          <w:sz w:val="24"/>
          <w:szCs w:val="24"/>
        </w:rPr>
      </w:pPr>
      <w:r w:rsidRPr="004D1199">
        <w:rPr>
          <w:rFonts w:ascii="Times New Roman" w:hAnsi="Times New Roman" w:cs="Times New Roman"/>
          <w:sz w:val="24"/>
          <w:szCs w:val="24"/>
        </w:rPr>
        <w:t>- повышение конкурентоспособности и качества выпускаемых на территории продукции и услуг;</w:t>
      </w:r>
    </w:p>
    <w:p w:rsidR="00E53D67" w:rsidRPr="004D1199" w:rsidRDefault="00E53D67" w:rsidP="00436D28">
      <w:pPr>
        <w:jc w:val="both"/>
        <w:rPr>
          <w:rFonts w:ascii="Times New Roman" w:hAnsi="Times New Roman" w:cs="Times New Roman"/>
          <w:sz w:val="24"/>
          <w:szCs w:val="24"/>
        </w:rPr>
      </w:pPr>
      <w:r w:rsidRPr="004D1199">
        <w:rPr>
          <w:rFonts w:ascii="Times New Roman" w:hAnsi="Times New Roman" w:cs="Times New Roman"/>
          <w:sz w:val="24"/>
          <w:szCs w:val="24"/>
        </w:rPr>
        <w:t>-  активизация и повышение эффективности деятельности организаций, образующих     инфраструктуру  поддержки малого и среднего предпринимательства;</w:t>
      </w:r>
    </w:p>
    <w:p w:rsidR="00E53D67" w:rsidRPr="004D1199" w:rsidRDefault="00E53D67" w:rsidP="00436D28">
      <w:pPr>
        <w:rPr>
          <w:rFonts w:ascii="Times New Roman" w:hAnsi="Times New Roman" w:cs="Times New Roman"/>
          <w:sz w:val="24"/>
          <w:szCs w:val="24"/>
        </w:rPr>
      </w:pPr>
      <w:r w:rsidRPr="004D1199">
        <w:rPr>
          <w:rFonts w:ascii="Times New Roman" w:hAnsi="Times New Roman" w:cs="Times New Roman"/>
          <w:sz w:val="24"/>
          <w:szCs w:val="24"/>
        </w:rPr>
        <w:t>- организация системы мониторинга развития малого и среднего предпринимательства;     Реализация данной Программы позволит сформировать благоприятную среду (правовую, экономическую, организационную), обеспечивающую устойчивую деятельность малого и среднего предпринимательства Аряшского муниципального образования</w:t>
      </w: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Default="00E53D67" w:rsidP="00436D28">
      <w:pPr>
        <w:rPr>
          <w:rFonts w:ascii="Times New Roman" w:hAnsi="Times New Roman" w:cs="Times New Roman"/>
        </w:rPr>
      </w:pPr>
    </w:p>
    <w:p w:rsidR="00E53D67" w:rsidRDefault="00E53D67" w:rsidP="00436D28">
      <w:pPr>
        <w:rPr>
          <w:rFonts w:ascii="Times New Roman" w:hAnsi="Times New Roman" w:cs="Times New Roman"/>
        </w:rPr>
      </w:pPr>
    </w:p>
    <w:p w:rsidR="00E53D67" w:rsidRDefault="00E53D67" w:rsidP="00436D28">
      <w:pPr>
        <w:rPr>
          <w:rFonts w:ascii="Times New Roman" w:hAnsi="Times New Roman" w:cs="Times New Roman"/>
        </w:rPr>
      </w:pPr>
    </w:p>
    <w:p w:rsidR="00E53D67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</w:p>
    <w:p w:rsidR="00E53D67" w:rsidRPr="00436D28" w:rsidRDefault="00E53D67" w:rsidP="00436D28">
      <w:pPr>
        <w:rPr>
          <w:rFonts w:ascii="Times New Roman" w:hAnsi="Times New Roman" w:cs="Times New Roman"/>
        </w:rPr>
      </w:pPr>
      <w:r w:rsidRPr="00436D2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</w:t>
      </w:r>
      <w:r w:rsidRPr="00436D28">
        <w:rPr>
          <w:rFonts w:ascii="Times New Roman" w:hAnsi="Times New Roman" w:cs="Times New Roman"/>
          <w:sz w:val="20"/>
          <w:szCs w:val="20"/>
        </w:rPr>
        <w:t>ПРИЛОЖЕНИЕ</w:t>
      </w:r>
    </w:p>
    <w:p w:rsidR="00E53D67" w:rsidRPr="00436D28" w:rsidRDefault="00E53D67" w:rsidP="00436D28">
      <w:pPr>
        <w:spacing w:before="120"/>
        <w:jc w:val="center"/>
        <w:rPr>
          <w:rFonts w:ascii="Times New Roman" w:hAnsi="Times New Roman" w:cs="Times New Roman"/>
        </w:rPr>
      </w:pPr>
    </w:p>
    <w:p w:rsidR="00E53D67" w:rsidRPr="00436D28" w:rsidRDefault="00E53D67" w:rsidP="00436D28">
      <w:pPr>
        <w:spacing w:before="120"/>
        <w:jc w:val="center"/>
        <w:rPr>
          <w:rFonts w:ascii="Times New Roman" w:hAnsi="Times New Roman" w:cs="Times New Roman"/>
        </w:rPr>
      </w:pPr>
      <w:r w:rsidRPr="00436D28">
        <w:rPr>
          <w:rFonts w:ascii="Times New Roman" w:hAnsi="Times New Roman" w:cs="Times New Roman"/>
        </w:rPr>
        <w:t>Перечень мероприятий Программы</w:t>
      </w:r>
    </w:p>
    <w:p w:rsidR="00E53D67" w:rsidRPr="00436D28" w:rsidRDefault="00E53D67" w:rsidP="00436D28">
      <w:pPr>
        <w:spacing w:before="120"/>
        <w:jc w:val="center"/>
        <w:rPr>
          <w:rFonts w:ascii="Times New Roman" w:hAnsi="Times New Roman" w:cs="Times New Roman"/>
        </w:rPr>
      </w:pPr>
    </w:p>
    <w:tbl>
      <w:tblPr>
        <w:tblW w:w="100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"/>
        <w:gridCol w:w="2535"/>
        <w:gridCol w:w="1332"/>
        <w:gridCol w:w="1440"/>
        <w:gridCol w:w="1800"/>
        <w:gridCol w:w="2520"/>
      </w:tblGrid>
      <w:tr w:rsidR="00E53D67" w:rsidRPr="00B95E17">
        <w:tc>
          <w:tcPr>
            <w:tcW w:w="453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535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32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1440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руб.</w:t>
            </w:r>
          </w:p>
        </w:tc>
        <w:tc>
          <w:tcPr>
            <w:tcW w:w="1800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Ответственные за выполнение</w:t>
            </w:r>
          </w:p>
        </w:tc>
        <w:tc>
          <w:tcPr>
            <w:tcW w:w="2520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</w:tr>
      <w:tr w:rsidR="00E53D67" w:rsidRPr="00B95E17">
        <w:tc>
          <w:tcPr>
            <w:tcW w:w="10080" w:type="dxa"/>
            <w:gridSpan w:val="6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Правовое, организационное и аналитическое обеспечение деятельности субъектов малого предпринимательства</w:t>
            </w:r>
          </w:p>
        </w:tc>
      </w:tr>
      <w:tr w:rsidR="00E53D67" w:rsidRPr="00B95E17">
        <w:tc>
          <w:tcPr>
            <w:tcW w:w="453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и анализа практики применения нормативных правовых актов в сфере регулирования и поддержки малого предпринимательства, разработка предложений по внесению изменений в акты, касающиеся предпринимательской деятельности</w:t>
            </w:r>
          </w:p>
        </w:tc>
        <w:tc>
          <w:tcPr>
            <w:tcW w:w="1332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440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Администрация Аряшского муниципального образования</w:t>
            </w:r>
          </w:p>
        </w:tc>
        <w:tc>
          <w:tcPr>
            <w:tcW w:w="2520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Совершенствование нормативного правового обеспечения предпринимательской деятельности</w:t>
            </w:r>
          </w:p>
        </w:tc>
      </w:tr>
      <w:tr w:rsidR="00E53D67" w:rsidRPr="00B95E17">
        <w:tc>
          <w:tcPr>
            <w:tcW w:w="453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35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и анализа показателей развития малого предпринимательства</w:t>
            </w:r>
          </w:p>
        </w:tc>
        <w:tc>
          <w:tcPr>
            <w:tcW w:w="1332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440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 xml:space="preserve">      300</w:t>
            </w:r>
          </w:p>
        </w:tc>
        <w:tc>
          <w:tcPr>
            <w:tcW w:w="1800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Администрация Аряшского муниципального образования</w:t>
            </w:r>
          </w:p>
        </w:tc>
        <w:tc>
          <w:tcPr>
            <w:tcW w:w="2520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Получение достоверной информации о состоянии малого предпринимательства для определения дальнейших направлений деятельности муниципалитета</w:t>
            </w:r>
          </w:p>
        </w:tc>
      </w:tr>
      <w:tr w:rsidR="00E53D67" w:rsidRPr="00B95E17">
        <w:tc>
          <w:tcPr>
            <w:tcW w:w="453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Оценка влияния административных барьеров посредством анализа обращений субъектов малого предпринимательства</w:t>
            </w:r>
          </w:p>
        </w:tc>
        <w:tc>
          <w:tcPr>
            <w:tcW w:w="1332" w:type="dxa"/>
          </w:tcPr>
          <w:p w:rsidR="00E53D67" w:rsidRPr="00436D28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Администрация Аряшского муниципального образования</w:t>
            </w:r>
          </w:p>
        </w:tc>
        <w:tc>
          <w:tcPr>
            <w:tcW w:w="2520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благоприятных  организационно-правовых условий для развития малого бизнеса</w:t>
            </w:r>
          </w:p>
        </w:tc>
      </w:tr>
      <w:tr w:rsidR="00E53D67" w:rsidRPr="00B95E17">
        <w:tc>
          <w:tcPr>
            <w:tcW w:w="10080" w:type="dxa"/>
            <w:gridSpan w:val="6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приоритетных направлений развития малого предпринимательства</w:t>
            </w:r>
          </w:p>
        </w:tc>
      </w:tr>
      <w:tr w:rsidR="00E53D67" w:rsidRPr="00B95E17">
        <w:tc>
          <w:tcPr>
            <w:tcW w:w="453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35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Реализация инновационных проектов субъектов малого предпринимательства</w:t>
            </w:r>
          </w:p>
        </w:tc>
        <w:tc>
          <w:tcPr>
            <w:tcW w:w="1332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440" w:type="dxa"/>
          </w:tcPr>
          <w:p w:rsidR="00E53D67" w:rsidRPr="00436D28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Администрация Аряшского муниципального образования</w:t>
            </w:r>
          </w:p>
        </w:tc>
        <w:tc>
          <w:tcPr>
            <w:tcW w:w="2520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Создание малых предприятий в инновационной сфере</w:t>
            </w:r>
          </w:p>
        </w:tc>
      </w:tr>
      <w:tr w:rsidR="00E53D67" w:rsidRPr="00B95E17">
        <w:tc>
          <w:tcPr>
            <w:tcW w:w="453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35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Предоставление на конкурсной основе гарантий субъектам малого предпринимательства под банковские кредиты, привлекаемые для реализации инновационных проектов</w:t>
            </w:r>
          </w:p>
        </w:tc>
        <w:tc>
          <w:tcPr>
            <w:tcW w:w="1332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440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Администрация Аряшского муниципального образования</w:t>
            </w:r>
          </w:p>
        </w:tc>
        <w:tc>
          <w:tcPr>
            <w:tcW w:w="2520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Привлечение кредитных ресурсов в инновационную сферу малого предпринимательства</w:t>
            </w:r>
          </w:p>
        </w:tc>
      </w:tr>
      <w:tr w:rsidR="00E53D67" w:rsidRPr="00B95E17">
        <w:tc>
          <w:tcPr>
            <w:tcW w:w="10080" w:type="dxa"/>
            <w:gridSpan w:val="6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Развитие инфраструктуры поддержки субъектов малого предпринимательства</w:t>
            </w:r>
          </w:p>
        </w:tc>
      </w:tr>
      <w:tr w:rsidR="00E53D67" w:rsidRPr="00B95E17">
        <w:tc>
          <w:tcPr>
            <w:tcW w:w="453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D67" w:rsidRPr="00B95E17">
        <w:tc>
          <w:tcPr>
            <w:tcW w:w="10080" w:type="dxa"/>
            <w:gridSpan w:val="6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Информационное обеспечение реализации Программы</w:t>
            </w:r>
          </w:p>
        </w:tc>
      </w:tr>
      <w:tr w:rsidR="00E53D67" w:rsidRPr="00B95E17">
        <w:tc>
          <w:tcPr>
            <w:tcW w:w="453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D67" w:rsidRPr="00B95E17">
        <w:tc>
          <w:tcPr>
            <w:tcW w:w="453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D67" w:rsidRPr="00B95E17">
        <w:tc>
          <w:tcPr>
            <w:tcW w:w="10080" w:type="dxa"/>
            <w:gridSpan w:val="6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положительного имиджа предпринимателя</w:t>
            </w:r>
          </w:p>
        </w:tc>
      </w:tr>
      <w:tr w:rsidR="00E53D67" w:rsidRPr="00B95E17">
        <w:tc>
          <w:tcPr>
            <w:tcW w:w="453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35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предпринимателей  в ежегодном областном конкурсе “Предприниматель Саратовской губернии”</w:t>
            </w:r>
          </w:p>
        </w:tc>
        <w:tc>
          <w:tcPr>
            <w:tcW w:w="1332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440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Администрация Аряшского муниципального образования</w:t>
            </w:r>
          </w:p>
        </w:tc>
        <w:tc>
          <w:tcPr>
            <w:tcW w:w="2520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положительного имиджа предпринимателя, пропаганда социальной значимости предпринимательства</w:t>
            </w:r>
          </w:p>
        </w:tc>
      </w:tr>
      <w:tr w:rsidR="00E53D67" w:rsidRPr="00B95E17">
        <w:tc>
          <w:tcPr>
            <w:tcW w:w="453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35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участия предпринимателей  в областных форумах, ярмарках, конференциях, семинарах </w:t>
            </w:r>
          </w:p>
        </w:tc>
        <w:tc>
          <w:tcPr>
            <w:tcW w:w="1332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440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Администрация Аряшского муниципального образования</w:t>
            </w:r>
          </w:p>
        </w:tc>
        <w:tc>
          <w:tcPr>
            <w:tcW w:w="2520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Развитие потенциала малого предпринимательства</w:t>
            </w:r>
          </w:p>
        </w:tc>
      </w:tr>
      <w:tr w:rsidR="00E53D67" w:rsidRPr="00B95E17">
        <w:tc>
          <w:tcPr>
            <w:tcW w:w="453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Итого по годам</w:t>
            </w:r>
          </w:p>
        </w:tc>
        <w:tc>
          <w:tcPr>
            <w:tcW w:w="1332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440" w:type="dxa"/>
          </w:tcPr>
          <w:p w:rsidR="00E53D67" w:rsidRPr="00B95E17" w:rsidRDefault="00E53D67" w:rsidP="00436D28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 xml:space="preserve">   300</w:t>
            </w:r>
          </w:p>
        </w:tc>
        <w:tc>
          <w:tcPr>
            <w:tcW w:w="1800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D67" w:rsidRPr="00B95E17">
        <w:tc>
          <w:tcPr>
            <w:tcW w:w="453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Итого по Программе</w:t>
            </w:r>
          </w:p>
        </w:tc>
        <w:tc>
          <w:tcPr>
            <w:tcW w:w="1332" w:type="dxa"/>
          </w:tcPr>
          <w:p w:rsidR="00E53D67" w:rsidRPr="00B95E17" w:rsidRDefault="00E53D67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440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17">
              <w:rPr>
                <w:rFonts w:ascii="Times New Roman" w:hAnsi="Times New Roman" w:cs="Times New Roman"/>
                <w:sz w:val="20"/>
                <w:szCs w:val="20"/>
              </w:rPr>
              <w:t xml:space="preserve">    300</w:t>
            </w:r>
          </w:p>
        </w:tc>
        <w:tc>
          <w:tcPr>
            <w:tcW w:w="1800" w:type="dxa"/>
          </w:tcPr>
          <w:p w:rsidR="00E53D67" w:rsidRPr="00B95E17" w:rsidRDefault="00E53D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E53D67" w:rsidRPr="00B95E17" w:rsidRDefault="00E53D6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jc w:val="center"/>
      </w:pPr>
    </w:p>
    <w:p w:rsidR="00E53D67" w:rsidRDefault="00E53D67" w:rsidP="00436D28">
      <w:pPr>
        <w:spacing w:before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E53D67" w:rsidRDefault="00E53D67"/>
    <w:sectPr w:rsidR="00E53D67" w:rsidSect="007D3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6D28"/>
    <w:rsid w:val="0005675F"/>
    <w:rsid w:val="00110CA5"/>
    <w:rsid w:val="00167A01"/>
    <w:rsid w:val="00436D28"/>
    <w:rsid w:val="00460CF9"/>
    <w:rsid w:val="004C38F1"/>
    <w:rsid w:val="004D1199"/>
    <w:rsid w:val="00573C6F"/>
    <w:rsid w:val="0078216E"/>
    <w:rsid w:val="007D3616"/>
    <w:rsid w:val="00B71E8D"/>
    <w:rsid w:val="00B95E17"/>
    <w:rsid w:val="00E53D67"/>
    <w:rsid w:val="00E664AB"/>
    <w:rsid w:val="00F71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61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436D28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436D28"/>
    <w:pPr>
      <w:tabs>
        <w:tab w:val="center" w:pos="4153"/>
        <w:tab w:val="right" w:pos="8306"/>
      </w:tabs>
      <w:spacing w:after="0" w:line="240" w:lineRule="auto"/>
    </w:pPr>
    <w:rPr>
      <w:rFonts w:ascii="Lucida Console" w:hAnsi="Lucida Console" w:cs="Lucida Console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6D28"/>
    <w:rPr>
      <w:rFonts w:ascii="Lucida Console" w:hAnsi="Lucida Console" w:cs="Lucida Console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436D28"/>
    <w:pPr>
      <w:spacing w:before="120" w:after="0" w:line="240" w:lineRule="auto"/>
      <w:ind w:firstLine="72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36D28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436D28"/>
    <w:pPr>
      <w:spacing w:after="0" w:line="240" w:lineRule="auto"/>
      <w:ind w:firstLine="720"/>
      <w:jc w:val="both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36D28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436D2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436D28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0">
    <w:name w:val="consnormal"/>
    <w:basedOn w:val="Normal"/>
    <w:uiPriority w:val="99"/>
    <w:rsid w:val="00436D2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89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</TotalTime>
  <Pages>13</Pages>
  <Words>3874</Words>
  <Characters>22084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2013-04-23T10:31:00Z</cp:lastPrinted>
  <dcterms:created xsi:type="dcterms:W3CDTF">2013-04-15T14:58:00Z</dcterms:created>
  <dcterms:modified xsi:type="dcterms:W3CDTF">2013-04-23T10:32:00Z</dcterms:modified>
</cp:coreProperties>
</file>